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680EC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MATHEWE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A4CB1A7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Holdsworthy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Devon. Fisher.</w:t>
      </w:r>
    </w:p>
    <w:p w14:paraId="6B483E4A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8A8901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B6C966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Arnulph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Meryfeld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14:paraId="3D592652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01FF095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5D40FA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9256D2" w14:textId="77777777" w:rsidR="00FC1B43" w:rsidRDefault="00FC1B43" w:rsidP="00FC1B4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13FF0A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8205" w14:textId="77777777" w:rsidR="00FC1B43" w:rsidRDefault="00FC1B43" w:rsidP="009139A6">
      <w:r>
        <w:separator/>
      </w:r>
    </w:p>
  </w:endnote>
  <w:endnote w:type="continuationSeparator" w:id="0">
    <w:p w14:paraId="0AF7485E" w14:textId="77777777" w:rsidR="00FC1B43" w:rsidRDefault="00FC1B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5A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C8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89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BB09" w14:textId="77777777" w:rsidR="00FC1B43" w:rsidRDefault="00FC1B43" w:rsidP="009139A6">
      <w:r>
        <w:separator/>
      </w:r>
    </w:p>
  </w:footnote>
  <w:footnote w:type="continuationSeparator" w:id="0">
    <w:p w14:paraId="28D2894D" w14:textId="77777777" w:rsidR="00FC1B43" w:rsidRDefault="00FC1B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A7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3C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E18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4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54B0F"/>
  <w15:chartTrackingRefBased/>
  <w15:docId w15:val="{153AC077-80E0-49C6-9C80-C7961156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1B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2022-02-06T07:55:00Z</dcterms:created>
  <dcterms:modified xsi:type="dcterms:W3CDTF">2022-02-06T07:56:00Z</dcterms:modified>
</cp:coreProperties>
</file>